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45600C">
          <w:rPr>
            <w:b/>
            <w:sz w:val="24"/>
            <w:szCs w:val="24"/>
          </w:rPr>
          <w:t xml:space="preserve">Протокола приема заявок на участие в аукционе на право заключения договора аренды земельного участка от </w:t>
        </w:r>
        <w:r w:rsidR="00E90E92">
          <w:rPr>
            <w:b/>
            <w:sz w:val="24"/>
            <w:szCs w:val="24"/>
          </w:rPr>
          <w:t>__________</w:t>
        </w:r>
        <w:r w:rsidR="0045600C" w:rsidRPr="0045600C">
          <w:rPr>
            <w:b/>
            <w:sz w:val="24"/>
            <w:szCs w:val="24"/>
          </w:rPr>
          <w:t xml:space="preserve">г.  и Распоряжения ОМС  «Комитета по управлению имуществом Златоустовского городского округа» от </w:t>
        </w:r>
        <w:r w:rsidR="00E90E92">
          <w:rPr>
            <w:b/>
            <w:sz w:val="24"/>
            <w:szCs w:val="24"/>
          </w:rPr>
          <w:t>____________</w:t>
        </w:r>
        <w:r w:rsidR="0045600C" w:rsidRPr="0045600C">
          <w:rPr>
            <w:b/>
            <w:sz w:val="24"/>
            <w:szCs w:val="24"/>
          </w:rPr>
          <w:t>г. №</w:t>
        </w:r>
        <w:r w:rsidR="00E90E92">
          <w:rPr>
            <w:b/>
            <w:sz w:val="24"/>
            <w:szCs w:val="24"/>
          </w:rPr>
          <w:t xml:space="preserve"> ________</w:t>
        </w:r>
        <w:r w:rsidR="0045600C" w:rsidRPr="0045600C">
          <w:rPr>
            <w:b/>
            <w:sz w:val="24"/>
            <w:szCs w:val="24"/>
          </w:rPr>
          <w:t xml:space="preserve"> «О проведении аукциона на право  заключения договора аренды земельного участка»</w:t>
        </w:r>
      </w:fldSimple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>
          <w:rPr>
            <w:b/>
            <w:sz w:val="24"/>
            <w:szCs w:val="24"/>
          </w:rPr>
          <w:t>______</w:t>
        </w:r>
        <w:r w:rsidR="0045600C" w:rsidRPr="0045600C">
          <w:rPr>
            <w:b/>
            <w:sz w:val="24"/>
            <w:szCs w:val="24"/>
          </w:rPr>
          <w:t>месяцев</w:t>
        </w:r>
      </w:fldSimple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273710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273710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7371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7371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7371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73710" w:rsidRPr="005819CE">
        <w:rPr>
          <w:sz w:val="22"/>
          <w:szCs w:val="22"/>
        </w:rPr>
        <w:fldChar w:fldCharType="end"/>
      </w:r>
    </w:p>
    <w:p w:rsidR="00DE28DB" w:rsidRPr="005819CE" w:rsidRDefault="0027371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7371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15F1-4611-4C63-816A-97575C80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281</TotalTime>
  <Pages>5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Окунева Ольга Юрьевна</cp:lastModifiedBy>
  <cp:revision>41</cp:revision>
  <cp:lastPrinted>1900-12-31T19:00:00Z</cp:lastPrinted>
  <dcterms:created xsi:type="dcterms:W3CDTF">2020-11-18T05:42:00Z</dcterms:created>
  <dcterms:modified xsi:type="dcterms:W3CDTF">2024-03-29T07:39:00Z</dcterms:modified>
</cp:coreProperties>
</file>